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Default="00744310" w:rsidP="004E131A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4E131A">
        <w:rPr>
          <w:rFonts w:eastAsia="Arial"/>
          <w:b/>
          <w:kern w:val="3"/>
          <w:sz w:val="24"/>
          <w:szCs w:val="24"/>
          <w:lang w:eastAsia="zh-CN"/>
        </w:rPr>
        <w:t>г.Нижнекамск</w:t>
      </w:r>
      <w:proofErr w:type="spellEnd"/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587C67">
        <w:rPr>
          <w:rFonts w:eastAsia="Arial"/>
          <w:b/>
          <w:kern w:val="3"/>
          <w:sz w:val="24"/>
          <w:szCs w:val="24"/>
          <w:lang w:eastAsia="zh-CN"/>
        </w:rPr>
        <w:t>пр-кт.</w:t>
      </w:r>
      <w:r w:rsidR="00E47121">
        <w:rPr>
          <w:rFonts w:eastAsia="Arial"/>
          <w:b/>
          <w:kern w:val="3"/>
          <w:sz w:val="24"/>
          <w:szCs w:val="24"/>
          <w:lang w:eastAsia="zh-CN"/>
        </w:rPr>
        <w:t>Строителей</w:t>
      </w:r>
      <w:proofErr w:type="spellEnd"/>
      <w:r w:rsidR="00E4712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587C67">
        <w:rPr>
          <w:rFonts w:eastAsia="Arial"/>
          <w:b/>
          <w:kern w:val="3"/>
          <w:sz w:val="24"/>
          <w:szCs w:val="24"/>
          <w:lang w:eastAsia="zh-CN"/>
        </w:rPr>
        <w:t>д.</w:t>
      </w:r>
      <w:r w:rsidR="003F707B">
        <w:rPr>
          <w:rFonts w:eastAsia="Arial"/>
          <w:b/>
          <w:kern w:val="3"/>
          <w:sz w:val="24"/>
          <w:szCs w:val="24"/>
          <w:lang w:eastAsia="zh-CN"/>
        </w:rPr>
        <w:t>8</w:t>
      </w:r>
    </w:p>
    <w:p w:rsidR="004E131A" w:rsidRDefault="004E131A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E4032B">
        <w:rPr>
          <w:color w:val="000000" w:themeColor="text1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4A44DE" w:rsidRPr="004A44D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7C5DFA">
        <w:rPr>
          <w:color w:val="000000"/>
          <w:kern w:val="3"/>
          <w:sz w:val="24"/>
          <w:szCs w:val="24"/>
          <w:lang w:eastAsia="zh-CN" w:bidi="hi-IN"/>
        </w:rPr>
        <w:t xml:space="preserve">внутридомовой инженерной системы </w:t>
      </w:r>
      <w:r w:rsidR="003F707B">
        <w:rPr>
          <w:color w:val="000000"/>
          <w:kern w:val="3"/>
          <w:sz w:val="24"/>
          <w:szCs w:val="24"/>
          <w:lang w:eastAsia="zh-CN" w:bidi="hi-IN"/>
        </w:rPr>
        <w:t>теплоснаб</w:t>
      </w:r>
      <w:r w:rsidR="007C5DFA">
        <w:rPr>
          <w:color w:val="000000"/>
          <w:kern w:val="3"/>
          <w:sz w:val="24"/>
          <w:szCs w:val="24"/>
          <w:lang w:eastAsia="zh-CN" w:bidi="hi-IN"/>
        </w:rPr>
        <w:t>жения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3F707B">
        <w:rPr>
          <w:b/>
          <w:bCs/>
          <w:color w:val="000000"/>
          <w:kern w:val="3"/>
          <w:sz w:val="24"/>
          <w:szCs w:val="24"/>
          <w:lang w:eastAsia="zh-CN" w:bidi="hi-IN"/>
        </w:rPr>
        <w:t>1</w:t>
      </w:r>
      <w:r w:rsidR="00E437A3" w:rsidRPr="00E437A3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600 000,00</w:t>
      </w:r>
      <w:r w:rsidR="004B4FD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F707B" w:rsidRPr="003F707B">
        <w:rPr>
          <w:b/>
          <w:bCs/>
          <w:color w:val="000000"/>
          <w:kern w:val="3"/>
          <w:sz w:val="24"/>
          <w:szCs w:val="24"/>
          <w:lang w:eastAsia="zh-CN" w:bidi="hi-IN"/>
        </w:rPr>
        <w:t>197 000,00</w:t>
      </w:r>
      <w:r w:rsidR="003F707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3F707B" w:rsidRPr="003F707B">
        <w:rPr>
          <w:b/>
          <w:color w:val="000000"/>
          <w:kern w:val="3"/>
          <w:sz w:val="24"/>
          <w:szCs w:val="24"/>
          <w:lang w:eastAsia="zh-CN" w:bidi="hi-IN"/>
        </w:rPr>
        <w:t>24</w:t>
      </w:r>
      <w:r w:rsidR="00E437A3" w:rsidRPr="00E437A3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000,00</w:t>
      </w:r>
      <w:r w:rsidR="00587C6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3F707B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A44DE"/>
    <w:rsid w:val="004B4FD8"/>
    <w:rsid w:val="004C34D1"/>
    <w:rsid w:val="004D6DEE"/>
    <w:rsid w:val="004E0F70"/>
    <w:rsid w:val="004E0FEB"/>
    <w:rsid w:val="004E131A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7C67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5DFA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5393A"/>
    <w:rsid w:val="00D72C75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032B"/>
    <w:rsid w:val="00E433A4"/>
    <w:rsid w:val="00E437A3"/>
    <w:rsid w:val="00E47121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613036-A454-4602-91EA-87EDB6A98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11</TotalTime>
  <Pages>1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2559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12</cp:revision>
  <cp:lastPrinted>2023-02-01T06:27:00Z</cp:lastPrinted>
  <dcterms:created xsi:type="dcterms:W3CDTF">2024-06-19T09:12:00Z</dcterms:created>
  <dcterms:modified xsi:type="dcterms:W3CDTF">2024-07-01T10:07:00Z</dcterms:modified>
</cp:coreProperties>
</file>